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F8521F" w:rsidRPr="008978B2" w:rsidRDefault="00F8521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13.02.2017</w:t>
      </w:r>
    </w:p>
    <w:p w:rsidR="00F8521F" w:rsidRPr="008978B2" w:rsidRDefault="00F8521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F8521F" w:rsidRPr="008978B2" w:rsidRDefault="00F8521F" w:rsidP="001B2BD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F8521F" w:rsidRDefault="00F8521F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8521F" w:rsidRPr="008978B2" w:rsidRDefault="00F8521F" w:rsidP="00C246D6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Sınıfa hayvanlardan elde edilen ürünler getirilir ve fen merkezine yerleştirilir (süt yoğurt yün yumurta bal peynir vs). Çocuklara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 xml:space="preserve">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merkeze dikkatleri çekilir. </w:t>
      </w:r>
      <w:r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F8521F" w:rsidRPr="008978B2" w:rsidRDefault="00F8521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F8521F" w:rsidRPr="008978B2" w:rsidRDefault="00F8521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HAYVANLARIN FAYDALARI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Fen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F8521F" w:rsidRDefault="00F8521F" w:rsidP="00333188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8521F" w:rsidRPr="00333188" w:rsidRDefault="00F8521F" w:rsidP="00333188">
      <w:pPr>
        <w:pStyle w:val="NoSpacing"/>
        <w:rPr>
          <w:rFonts w:ascii="Comic Sans MS" w:hAnsi="Comic Sans MS"/>
          <w:b/>
          <w:sz w:val="20"/>
          <w:szCs w:val="20"/>
        </w:rPr>
      </w:pPr>
      <w:r w:rsidRPr="00333188">
        <w:rPr>
          <w:rFonts w:ascii="Comic Sans MS" w:hAnsi="Comic Sans MS"/>
          <w:b/>
          <w:sz w:val="20"/>
          <w:szCs w:val="20"/>
        </w:rPr>
        <w:t>Öğle Yemeği, Temizlik</w:t>
      </w:r>
    </w:p>
    <w:p w:rsidR="00F8521F" w:rsidRPr="00333188" w:rsidRDefault="00F8521F" w:rsidP="00333188">
      <w:pPr>
        <w:pStyle w:val="NoSpacing"/>
        <w:rPr>
          <w:rFonts w:ascii="Comic Sans MS" w:hAnsi="Comic Sans MS"/>
          <w:b/>
          <w:sz w:val="20"/>
          <w:szCs w:val="20"/>
        </w:rPr>
      </w:pPr>
      <w:r w:rsidRPr="00333188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F8521F" w:rsidRPr="00333188" w:rsidRDefault="00F8521F" w:rsidP="00333188">
      <w:pPr>
        <w:pStyle w:val="NoSpacing"/>
        <w:rPr>
          <w:rFonts w:ascii="Comic Sans MS" w:hAnsi="Comic Sans MS"/>
          <w:b/>
          <w:sz w:val="20"/>
          <w:szCs w:val="20"/>
        </w:rPr>
      </w:pPr>
      <w:r w:rsidRPr="00333188">
        <w:rPr>
          <w:rFonts w:ascii="Comic Sans MS" w:hAnsi="Comic Sans MS"/>
          <w:b/>
          <w:sz w:val="20"/>
          <w:szCs w:val="20"/>
        </w:rPr>
        <w:t>Kahvaltı, Temizlik</w:t>
      </w:r>
    </w:p>
    <w:p w:rsidR="00F8521F" w:rsidRPr="00333188" w:rsidRDefault="00F8521F" w:rsidP="00333188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8521F" w:rsidRPr="00333188" w:rsidRDefault="00F8521F" w:rsidP="00333188">
      <w:pPr>
        <w:pStyle w:val="NoSpacing"/>
        <w:rPr>
          <w:rFonts w:ascii="Comic Sans MS" w:hAnsi="Comic Sans MS"/>
          <w:b/>
          <w:sz w:val="20"/>
          <w:szCs w:val="20"/>
        </w:rPr>
      </w:pPr>
      <w:r w:rsidRPr="00333188">
        <w:rPr>
          <w:rFonts w:ascii="Comic Sans MS" w:hAnsi="Comic Sans MS"/>
          <w:b/>
          <w:sz w:val="20"/>
          <w:szCs w:val="20"/>
        </w:rPr>
        <w:t>Etkinlik Zamanı</w:t>
      </w:r>
    </w:p>
    <w:p w:rsidR="00F8521F" w:rsidRPr="001B2BDA" w:rsidRDefault="00F8521F" w:rsidP="0033318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" TAVŞAN  ’’ isimli  oyun </w:t>
      </w:r>
      <w:r w:rsidRPr="001B2BDA">
        <w:rPr>
          <w:rFonts w:ascii="Comic Sans MS" w:hAnsi="Comic Sans MS"/>
          <w:sz w:val="20"/>
          <w:szCs w:val="20"/>
        </w:rPr>
        <w:t xml:space="preserve"> etkinliği</w:t>
      </w:r>
    </w:p>
    <w:p w:rsidR="00F8521F" w:rsidRPr="00333188" w:rsidRDefault="00F8521F" w:rsidP="00333188">
      <w:pPr>
        <w:pStyle w:val="NoSpacing"/>
        <w:rPr>
          <w:rFonts w:ascii="Comic Sans MS" w:hAnsi="Comic Sans MS"/>
          <w:b/>
          <w:sz w:val="20"/>
          <w:szCs w:val="20"/>
        </w:rPr>
      </w:pPr>
      <w:r w:rsidRPr="00333188">
        <w:rPr>
          <w:rFonts w:ascii="Comic Sans MS" w:hAnsi="Comic Sans MS"/>
          <w:b/>
          <w:sz w:val="20"/>
          <w:szCs w:val="20"/>
        </w:rPr>
        <w:t>Oyun Zamanı</w:t>
      </w:r>
    </w:p>
    <w:p w:rsidR="00F8521F" w:rsidRPr="001B2BDA" w:rsidRDefault="00F8521F" w:rsidP="00333188">
      <w:pPr>
        <w:pStyle w:val="NoSpacing"/>
        <w:rPr>
          <w:rFonts w:ascii="Comic Sans MS" w:hAnsi="Comic Sans MS"/>
          <w:sz w:val="20"/>
          <w:szCs w:val="20"/>
        </w:rPr>
      </w:pPr>
      <w:r w:rsidRPr="001B2BDA">
        <w:rPr>
          <w:rFonts w:ascii="Comic Sans MS" w:hAnsi="Comic Sans MS"/>
          <w:sz w:val="20"/>
          <w:szCs w:val="20"/>
        </w:rPr>
        <w:t>Öğrenme merkezlerinde oyun.</w:t>
      </w:r>
    </w:p>
    <w:p w:rsidR="00F8521F" w:rsidRPr="008978B2" w:rsidRDefault="00F8521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F8521F" w:rsidRPr="008978B2" w:rsidRDefault="00F8521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F8521F" w:rsidRPr="008978B2" w:rsidRDefault="00F8521F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F8521F" w:rsidRDefault="00F8521F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F8521F" w:rsidRDefault="00F8521F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F8521F" w:rsidRPr="00AD188D" w:rsidRDefault="00F8521F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HAYVANLARIN FAYDALARI</w:t>
      </w:r>
    </w:p>
    <w:p w:rsidR="00F8521F" w:rsidRPr="00436F22" w:rsidRDefault="00F8521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Fen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F8521F" w:rsidRDefault="00F8521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F8521F" w:rsidRPr="00BB3A48" w:rsidRDefault="00F8521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3.8pt;width:390.25pt;height:317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">
            <v:textbox>
              <w:txbxContent>
                <w:p w:rsidR="00F8521F" w:rsidRDefault="00F8521F" w:rsidP="0052281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F8521F" w:rsidRDefault="00F8521F" w:rsidP="008065C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Fen merkezine hazırlanan ürünlere dikkat çekilir, çocukların incelemeleri,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dokunmaları,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koklamaları ve tatmalarına fırsat verilir.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Masalara geçilir.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 xml:space="preserve">Çeşitli mecmualardan hayvanlar ve hayvanlardan elde edilen ürünlerle ilgili resimler kesilir.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>ayvanlardan elde edilen ürünleri pekiştirmek için, resimlerden bir kavram haritası çocukların düşünceleri alınarak, birlikte hazırlanır.</w:t>
                  </w:r>
                </w:p>
                <w:p w:rsidR="00F8521F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Yoğurt yapımı için gerekli temizlik  hazırlıkları yapılır, malzemeler getirilir. Varsa okulun mutfağına geçilir.</w:t>
                  </w:r>
                </w:p>
                <w:p w:rsidR="00F8521F" w:rsidRDefault="00F8521F" w:rsidP="00801790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YOĞURT YAPIMI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alzemeler: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smartTag w:uri="urn:schemas-microsoft-com:office:smarttags" w:element="metricconverter">
                    <w:smartTagPr>
                      <w:attr w:name="ProductID" w:val="1 litre"/>
                    </w:smartTagPr>
                    <w:r w:rsidRPr="00801790">
                      <w:rPr>
                        <w:rFonts w:ascii="Comic Sans MS" w:hAnsi="Comic Sans MS"/>
                        <w:sz w:val="20"/>
                        <w:szCs w:val="20"/>
                      </w:rPr>
                      <w:t>1 litre</w:t>
                    </w:r>
                  </w:smartTag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 günlük süt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1 çorba kaşığı yoğurt</w:t>
                  </w:r>
                </w:p>
                <w:p w:rsidR="00F8521F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Hazırlanışı: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Sütü çelik bir tencereye alın, kaynatın. Kaynatma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sırasında 5-10 dakika karıştı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rarak sütü havalandırın. Süt kaynadıktan sonra altını kısın ve 15-20 dakika kısık ateşte, kaynamadan sıcaklığını koruyarak pişirmeye devam edin. Kaynattığınız sütü mayalamak istediğiniz kaba aktarın.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Kayn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ıp, ılınmaya bıraktığınız sütü mayalama ısısı için sık sık kontrol edin. Süte parmağınızı sokup 7'ye kadar saydığınızda eliniz sütün ısısına dayanıyorsa maya için uygun sıcaklık demektir.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Bir kasede birkaç yemek kaşığı ılık sütle (maya için hazırladığınız sütten alabilirsiniz) karıştırdığınız oda ısısındaki yoğurdu, süte katın ve karıştırın.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Mayalanan sütün üzerini bir süzgeçle örtün (süzgeç, sütün hava almasını sağlayarak. sulanmasını önleyecek).</w:t>
                  </w:r>
                  <w:r w:rsidRPr="008065C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F8521F" w:rsidRPr="008065CB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NOT: ertesi gün mayalanan yoğurt servis edilir, tadına bakılır. Çocukların düşünceleri alınır.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8pt;width:331.5pt;height:414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">
            <v:textbox>
              <w:txbxContent>
                <w:p w:rsidR="00F8521F" w:rsidRDefault="00F8521F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Kazanım 1: Bedeniyle ilgili temizlik kurallarını uygular.</w:t>
                  </w:r>
                </w:p>
                <w:p w:rsidR="00F8521F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Dişini fırçalar.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Elini/yüzünü yıkar.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Tuvalet gereksinimine yönelik işleri yapar.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Kazanım 3: Yaşam alanlarında gerekli düzenlemeler yapar.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Ev/okuldaki eşyaları temiz ve özenle kullanır. Ev/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okuldaki eşyaları toplar.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Ev/okuldaki eşyaları katlar. Ev/okuldaki eşyaları asar.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Ev/okuldaki eşyaları yerleştirir. 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Yeterli ve dengeli beslenir. </w:t>
                  </w:r>
                </w:p>
                <w:p w:rsidR="00F8521F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Yiyecek ve içecekleri yeterli miktarda yer/içer.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Öğün zamanlarında yemek yemeye çaba gösterir.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Sağlığı olumsuz etkileyen yiyecekleri ve içecekleri yemekten/içmekten kaçınır.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Yiyecekleri yerken sağlık ve görgü kurallarına özen gösterir.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Kazanım 6: Günlük yaşam becerileri için gerekli araç ve gereçleri kullanır.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Beslenme sırasında uygun araç ve gereçleri kullanır. 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Beden temizliğiyle ilgili malzemeleri kullanır.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Çevre temizliğiyle ilgili araç ve gereçleri kullanır.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8: Sağlığı ile ilgili önlemler alır. 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Sağlığını korumak için yapması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Sağlığına dikkat etmediğinde ortaya çıkabilecek sonuçları açıklar.</w:t>
                  </w:r>
                </w:p>
                <w:p w:rsidR="00F8521F" w:rsidRPr="00801790" w:rsidRDefault="00F8521F" w:rsidP="0080179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01790">
                    <w:rPr>
                      <w:rFonts w:ascii="Comic Sans MS" w:hAnsi="Comic Sans MS"/>
                      <w:sz w:val="20"/>
                      <w:szCs w:val="20"/>
                    </w:rPr>
                    <w:t>Sağlığını korumak için gerekenleri yapar.</w:t>
                  </w:r>
                </w:p>
              </w:txbxContent>
            </v:textbox>
          </v:shape>
        </w:pict>
      </w:r>
    </w:p>
    <w:p w:rsidR="00F8521F" w:rsidRPr="00BB3A48" w:rsidRDefault="00F8521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8521F" w:rsidRDefault="00F8521F">
      <w:r>
        <w:rPr>
          <w:noProof/>
        </w:rPr>
        <w:pict>
          <v:shape id="Text Box 4" o:spid="_x0000_s1028" type="#_x0000_t202" style="position:absolute;margin-left:346.9pt;margin-top:302.75pt;width:381.75pt;height:86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">
            <v:textbox>
              <w:txbxContent>
                <w:p w:rsidR="00F8521F" w:rsidRPr="00436F22" w:rsidRDefault="00F8521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F8521F" w:rsidRPr="00436F22" w:rsidRDefault="00F8521F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Süt yoğurt ocak örtü karton yapıştırıcı</w:t>
                  </w:r>
                </w:p>
                <w:p w:rsidR="00F8521F" w:rsidRDefault="00F8521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F8521F" w:rsidRPr="00890E89" w:rsidRDefault="00F8521F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Yoğrt, mayalamak</w:t>
                  </w:r>
                </w:p>
                <w:p w:rsidR="00F8521F" w:rsidRDefault="00F8521F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F8521F" w:rsidRPr="009B2D3F" w:rsidRDefault="00F8521F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F8521F" w:rsidRPr="00436F22" w:rsidRDefault="00F8521F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F8521F" w:rsidRDefault="00F8521F" w:rsidP="00890E89">
      <w:r>
        <w:rPr>
          <w:noProof/>
        </w:rPr>
        <w:pict>
          <v:shape id="Text Box 9" o:spid="_x0000_s1029" type="#_x0000_t202" style="position:absolute;margin-left:343.15pt;margin-top:-23.6pt;width:381pt;height:54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">
            <v:textbox>
              <w:txbxContent>
                <w:p w:rsidR="00F8521F" w:rsidRPr="007706DB" w:rsidRDefault="00F8521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-3.35pt;margin-top:-16.85pt;width:321.75pt;height:4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">
            <v:textbox>
              <w:txbxContent>
                <w:p w:rsidR="00F8521F" w:rsidRDefault="00F8521F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</w:p>
    <w:p w:rsidR="00F8521F" w:rsidRDefault="00F8521F" w:rsidP="00890E89"/>
    <w:p w:rsidR="00F8521F" w:rsidRDefault="00F8521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F8521F" w:rsidRDefault="00F8521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Evcil hayvanların faydaları nelerdir</w:t>
      </w:r>
      <w:r w:rsidRPr="00F413CD">
        <w:rPr>
          <w:rFonts w:ascii="Comic Sans MS" w:hAnsi="Comic Sans MS"/>
          <w:sz w:val="20"/>
          <w:szCs w:val="20"/>
        </w:rPr>
        <w:t>?</w:t>
      </w:r>
    </w:p>
    <w:p w:rsidR="00F8521F" w:rsidRDefault="00F8521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Yoğurt nasıl mayalanır?</w:t>
      </w:r>
    </w:p>
    <w:p w:rsidR="00F8521F" w:rsidRDefault="00F8521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Bal hangi hayvandan elde edilir?</w:t>
      </w:r>
    </w:p>
    <w:p w:rsidR="00F8521F" w:rsidRPr="00F413CD" w:rsidRDefault="00F8521F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Yün hangi hayvanlardan elde edilir?</w:t>
      </w:r>
    </w:p>
    <w:p w:rsidR="00F8521F" w:rsidRDefault="00F8521F" w:rsidP="002F7B4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</w:t>
      </w:r>
      <w:r w:rsidRPr="00F413CD">
        <w:rPr>
          <w:rFonts w:ascii="Comic Sans MS" w:hAnsi="Comic Sans MS"/>
          <w:sz w:val="20"/>
          <w:szCs w:val="20"/>
        </w:rPr>
        <w:t>.sayı/</w:t>
      </w:r>
      <w:r>
        <w:rPr>
          <w:rFonts w:ascii="Comic Sans MS" w:hAnsi="Comic Sans MS"/>
          <w:sz w:val="20"/>
          <w:szCs w:val="20"/>
        </w:rPr>
        <w:t>12</w:t>
      </w:r>
      <w:r w:rsidRPr="00F413CD">
        <w:rPr>
          <w:rFonts w:ascii="Comic Sans MS" w:hAnsi="Comic Sans MS"/>
          <w:sz w:val="20"/>
          <w:szCs w:val="20"/>
        </w:rPr>
        <w:t>. sayfa  yönerge</w:t>
      </w:r>
      <w:r w:rsidRPr="009322A4">
        <w:rPr>
          <w:rFonts w:ascii="Comic Sans MS" w:hAnsi="Comic Sans MS"/>
          <w:sz w:val="20"/>
          <w:szCs w:val="20"/>
        </w:rPr>
        <w:t xml:space="preserve">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F8521F" w:rsidRDefault="00F8521F" w:rsidP="000E7210"/>
    <w:p w:rsidR="00F8521F" w:rsidRDefault="00F8521F" w:rsidP="000E7210"/>
    <w:p w:rsidR="00F8521F" w:rsidRDefault="00F8521F" w:rsidP="000E7210"/>
    <w:p w:rsidR="00F8521F" w:rsidRPr="000E7210" w:rsidRDefault="00F8521F" w:rsidP="000E7210"/>
    <w:p w:rsidR="00F8521F" w:rsidRPr="000E7210" w:rsidRDefault="00F8521F" w:rsidP="000E721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0E7210">
        <w:rPr>
          <w:rFonts w:ascii="Comic Sans MS" w:hAnsi="Comic Sans MS"/>
          <w:b/>
          <w:sz w:val="20"/>
          <w:szCs w:val="20"/>
        </w:rPr>
        <w:t>ETKİNLİK PLANI (2)</w:t>
      </w:r>
    </w:p>
    <w:p w:rsidR="00F8521F" w:rsidRPr="000E7210" w:rsidRDefault="00F8521F" w:rsidP="000E721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TAVŞAN OYUNU</w:t>
      </w:r>
    </w:p>
    <w:p w:rsidR="00F8521F" w:rsidRDefault="00F8521F" w:rsidP="000E7210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Etkinlik Çe</w:t>
      </w:r>
      <w:r>
        <w:rPr>
          <w:rFonts w:ascii="Comic Sans MS" w:hAnsi="Comic Sans MS"/>
          <w:sz w:val="20"/>
          <w:szCs w:val="20"/>
        </w:rPr>
        <w:t>şidi: Oyun  (Tüm Grup Etkinliği</w:t>
      </w:r>
    </w:p>
    <w:p w:rsidR="00F8521F" w:rsidRPr="000E7210" w:rsidRDefault="00F8521F" w:rsidP="000E7210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 </w:t>
      </w:r>
      <w:r w:rsidRPr="000E7210"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 48-66 AY</w:t>
      </w:r>
      <w:r w:rsidRPr="000E7210">
        <w:rPr>
          <w:rFonts w:ascii="Comic Sans MS" w:hAnsi="Comic Sans MS"/>
          <w:sz w:val="20"/>
          <w:szCs w:val="20"/>
        </w:rPr>
        <w:tab/>
      </w:r>
    </w:p>
    <w:p w:rsidR="00F8521F" w:rsidRPr="000E7210" w:rsidRDefault="00F8521F" w:rsidP="000E721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E7210">
        <w:rPr>
          <w:rFonts w:ascii="Comic Sans MS" w:hAnsi="Comic Sans MS"/>
          <w:b/>
          <w:sz w:val="20"/>
          <w:szCs w:val="20"/>
        </w:rPr>
        <w:t>KAZANIMLAR VE GÖSTERGELERİ</w:t>
      </w:r>
    </w:p>
    <w:p w:rsidR="00F8521F" w:rsidRPr="000E7210" w:rsidRDefault="00F8521F" w:rsidP="000E721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 GELİŞİMI</w:t>
      </w:r>
    </w:p>
    <w:p w:rsidR="00F8521F" w:rsidRPr="000E7210" w:rsidRDefault="00F8521F" w:rsidP="000E721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 xml:space="preserve">Kazanım 2. Sesini uygun kullanır. </w:t>
      </w:r>
    </w:p>
    <w:p w:rsidR="00F8521F" w:rsidRPr="000E7210" w:rsidRDefault="00F8521F" w:rsidP="000E721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Göstergeleri: Konuşurken/şarkı söylerken nefesini doğru kullanır. Konuşurken/şarkı söylerken sesinin tonun</w:t>
      </w:r>
      <w:r>
        <w:rPr>
          <w:rFonts w:ascii="Comic Sans MS" w:hAnsi="Comic Sans MS"/>
          <w:sz w:val="20"/>
          <w:szCs w:val="20"/>
        </w:rPr>
        <w:t>u, hızını ve şiddetini ayarlar.</w:t>
      </w:r>
    </w:p>
    <w:p w:rsidR="00F8521F" w:rsidRPr="000E7210" w:rsidRDefault="00F8521F" w:rsidP="000E721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</w:t>
      </w:r>
      <w:r w:rsidRPr="000E7210">
        <w:rPr>
          <w:rFonts w:ascii="Comic Sans MS" w:hAnsi="Comic Sans MS"/>
          <w:b/>
          <w:sz w:val="20"/>
          <w:szCs w:val="20"/>
        </w:rPr>
        <w:t>MOTOR</w:t>
      </w:r>
      <w:r>
        <w:rPr>
          <w:rFonts w:ascii="Comic Sans MS" w:hAnsi="Comic Sans MS"/>
          <w:b/>
          <w:sz w:val="20"/>
          <w:szCs w:val="20"/>
        </w:rPr>
        <w:t xml:space="preserve"> GELİŞİM</w:t>
      </w:r>
    </w:p>
    <w:p w:rsidR="00F8521F" w:rsidRPr="000E7210" w:rsidRDefault="00F8521F" w:rsidP="000E721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Kazanım 1: Yer değiştirme hareketleri yapar.</w:t>
      </w:r>
    </w:p>
    <w:p w:rsidR="00F8521F" w:rsidRPr="000E7210" w:rsidRDefault="00F8521F" w:rsidP="000E721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Göstergeleri: Yönergeler doğrultusunda yürür.</w:t>
      </w:r>
      <w:r>
        <w:rPr>
          <w:rFonts w:ascii="Comic Sans MS" w:hAnsi="Comic Sans MS"/>
          <w:sz w:val="20"/>
          <w:szCs w:val="20"/>
        </w:rPr>
        <w:t xml:space="preserve"> Yönergeler doğrultusunda koşar</w:t>
      </w:r>
    </w:p>
    <w:p w:rsidR="00F8521F" w:rsidRPr="000E7210" w:rsidRDefault="00F8521F" w:rsidP="000E721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SOSYAL DUYGUSAL GELİŞİM</w:t>
      </w:r>
      <w:bookmarkStart w:id="0" w:name="_GoBack"/>
      <w:bookmarkEnd w:id="0"/>
    </w:p>
    <w:p w:rsidR="00F8521F" w:rsidRPr="000E7210" w:rsidRDefault="00F8521F" w:rsidP="000E721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Kazanım 10: Sorumluluklarını yerine getirir.</w:t>
      </w:r>
    </w:p>
    <w:p w:rsidR="00F8521F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(Göstergeleri: Sorumluluk almaya istekli olduğunu gösterir. Üstlend</w:t>
      </w:r>
      <w:r>
        <w:rPr>
          <w:rFonts w:ascii="Comic Sans MS" w:hAnsi="Comic Sans MS"/>
          <w:sz w:val="20"/>
          <w:szCs w:val="20"/>
        </w:rPr>
        <w:t>iği sorumluluğu yerine getirir.</w:t>
      </w:r>
    </w:p>
    <w:p w:rsidR="00F8521F" w:rsidRPr="005C4DA5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5C4DA5">
        <w:rPr>
          <w:rFonts w:ascii="Comic Sans MS" w:hAnsi="Comic Sans MS"/>
          <w:b/>
          <w:sz w:val="20"/>
          <w:szCs w:val="20"/>
        </w:rPr>
        <w:t>ÖĞRENME SÜRECİ</w:t>
      </w:r>
    </w:p>
    <w:p w:rsidR="00F8521F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Sayışma yapılarak bir çocuk “tavşan” olarak seçilir ve çemberin ortasına geçer. Başka bir çocuk köpek olur, çemberin dışında bekler.</w:t>
      </w:r>
      <w:r>
        <w:rPr>
          <w:rFonts w:ascii="Comic Sans MS" w:hAnsi="Comic Sans MS"/>
          <w:sz w:val="20"/>
          <w:szCs w:val="20"/>
        </w:rPr>
        <w:t xml:space="preserve"> </w:t>
      </w:r>
      <w:r w:rsidRPr="000E7210">
        <w:rPr>
          <w:rFonts w:ascii="Comic Sans MS" w:hAnsi="Comic Sans MS"/>
          <w:sz w:val="20"/>
          <w:szCs w:val="20"/>
        </w:rPr>
        <w:t>Tavşan ve köpek seçilen çocuklara görevleri anlatılır. Oyun sırası</w:t>
      </w:r>
      <w:r>
        <w:rPr>
          <w:rFonts w:ascii="Comic Sans MS" w:hAnsi="Comic Sans MS"/>
          <w:sz w:val="20"/>
          <w:szCs w:val="20"/>
        </w:rPr>
        <w:t xml:space="preserve">nda söylenecek şarkı öğretilir. </w:t>
      </w:r>
      <w:r w:rsidRPr="000E7210">
        <w:rPr>
          <w:rFonts w:ascii="Comic Sans MS" w:hAnsi="Comic Sans MS"/>
          <w:sz w:val="20"/>
          <w:szCs w:val="20"/>
        </w:rPr>
        <w:t xml:space="preserve">Çocuklar el çırpıp şarkı söylerler: 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 xml:space="preserve"> Tavşanım, tavşanım, minik tavşanım.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 xml:space="preserve"> Tavşanımın ayağında kara patik var.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0E7210">
        <w:rPr>
          <w:rFonts w:ascii="Comic Sans MS" w:hAnsi="Comic Sans MS"/>
          <w:sz w:val="20"/>
          <w:szCs w:val="20"/>
        </w:rPr>
        <w:t xml:space="preserve"> Patikleri eskimiş, püskümüş, durmadan ağlar.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0E7210">
        <w:rPr>
          <w:rFonts w:ascii="Comic Sans MS" w:hAnsi="Comic Sans MS"/>
          <w:sz w:val="20"/>
          <w:szCs w:val="20"/>
        </w:rPr>
        <w:t xml:space="preserve">Tavşan bana baksana, tiki, tiki yapsana,                                                  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0E7210">
        <w:rPr>
          <w:rFonts w:ascii="Comic Sans MS" w:hAnsi="Comic Sans MS"/>
          <w:sz w:val="20"/>
          <w:szCs w:val="20"/>
        </w:rPr>
        <w:t>Bak köpek geliyor, çabucak kaçsana.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0E7210">
        <w:rPr>
          <w:rFonts w:ascii="Comic Sans MS" w:hAnsi="Comic Sans MS"/>
          <w:sz w:val="20"/>
          <w:szCs w:val="20"/>
        </w:rPr>
        <w:t>Tavşan kaç, tavşan kaç...</w:t>
      </w:r>
      <w:r>
        <w:rPr>
          <w:rFonts w:ascii="Comic Sans MS" w:hAnsi="Comic Sans MS"/>
          <w:sz w:val="20"/>
          <w:szCs w:val="20"/>
        </w:rPr>
        <w:t xml:space="preserve">.......   </w:t>
      </w:r>
      <w:r w:rsidRPr="000E7210">
        <w:rPr>
          <w:rFonts w:ascii="Comic Sans MS" w:hAnsi="Comic Sans MS"/>
          <w:sz w:val="20"/>
          <w:szCs w:val="20"/>
        </w:rPr>
        <w:t xml:space="preserve">“Tavşan kaç” sözleri söylenirken tavşan çemberin dışına çıkıp, koşmaya başlar, köpek tavşanı kovalar. Tavşan yakalanmamak için halkanın içine girebilir. </w:t>
      </w:r>
      <w:r>
        <w:rPr>
          <w:rFonts w:ascii="Comic Sans MS" w:hAnsi="Comic Sans MS"/>
          <w:sz w:val="20"/>
          <w:szCs w:val="20"/>
        </w:rPr>
        <w:t xml:space="preserve"> </w:t>
      </w:r>
      <w:r w:rsidRPr="000E7210">
        <w:rPr>
          <w:rFonts w:ascii="Comic Sans MS" w:hAnsi="Comic Sans MS"/>
          <w:sz w:val="20"/>
          <w:szCs w:val="20"/>
        </w:rPr>
        <w:t xml:space="preserve">Girdiği anda çocuklar el ele tutuşup köpeğin halkanın içine girmesine izin vermezler. </w:t>
      </w:r>
    </w:p>
    <w:p w:rsidR="00F8521F" w:rsidRDefault="00F8521F" w:rsidP="000E7210">
      <w:pPr>
        <w:pStyle w:val="NoSpacing"/>
        <w:jc w:val="both"/>
        <w:rPr>
          <w:rFonts w:ascii="Comic Sans MS" w:hAnsi="Comic Sans MS"/>
          <w:sz w:val="20"/>
          <w:szCs w:val="20"/>
        </w:rPr>
      </w:pPr>
    </w:p>
    <w:p w:rsidR="00F8521F" w:rsidRPr="005C4DA5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5C4DA5">
        <w:rPr>
          <w:rFonts w:ascii="Comic Sans MS" w:hAnsi="Comic Sans MS"/>
          <w:b/>
          <w:sz w:val="20"/>
          <w:szCs w:val="20"/>
        </w:rPr>
        <w:t>MATERYALLER</w:t>
      </w:r>
    </w:p>
    <w:p w:rsidR="00F8521F" w:rsidRPr="005C4DA5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F8521F" w:rsidRPr="005C4DA5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5C4DA5">
        <w:rPr>
          <w:rFonts w:ascii="Comic Sans MS" w:hAnsi="Comic Sans MS"/>
          <w:b/>
          <w:sz w:val="20"/>
          <w:szCs w:val="20"/>
        </w:rPr>
        <w:t>SÖZCÜKLER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Kaçmak, kovalamak</w:t>
      </w:r>
    </w:p>
    <w:p w:rsidR="00F8521F" w:rsidRPr="005C4DA5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5C4DA5">
        <w:rPr>
          <w:rFonts w:ascii="Comic Sans MS" w:hAnsi="Comic Sans MS"/>
          <w:b/>
          <w:sz w:val="20"/>
          <w:szCs w:val="20"/>
        </w:rPr>
        <w:t>KAVRAMLAR</w:t>
      </w:r>
    </w:p>
    <w:p w:rsidR="00F8521F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 xml:space="preserve">İçinde </w:t>
      </w:r>
      <w:r>
        <w:rPr>
          <w:rFonts w:ascii="Comic Sans MS" w:hAnsi="Comic Sans MS"/>
          <w:sz w:val="20"/>
          <w:szCs w:val="20"/>
        </w:rPr>
        <w:t>–</w:t>
      </w:r>
      <w:r w:rsidRPr="000E7210">
        <w:rPr>
          <w:rFonts w:ascii="Comic Sans MS" w:hAnsi="Comic Sans MS"/>
          <w:sz w:val="20"/>
          <w:szCs w:val="20"/>
        </w:rPr>
        <w:t>Dışında</w:t>
      </w:r>
    </w:p>
    <w:p w:rsidR="00F8521F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F8521F" w:rsidRPr="005C4DA5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5C4DA5">
        <w:rPr>
          <w:rFonts w:ascii="Comic Sans MS" w:hAnsi="Comic Sans MS"/>
          <w:b/>
          <w:sz w:val="20"/>
          <w:szCs w:val="20"/>
        </w:rPr>
        <w:t>AİLE KATILIMI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F8521F" w:rsidRPr="000E7210" w:rsidRDefault="00F8521F" w:rsidP="000E7210">
      <w:pPr>
        <w:pStyle w:val="NoSpacing"/>
        <w:jc w:val="both"/>
        <w:rPr>
          <w:rFonts w:ascii="Comic Sans MS" w:hAnsi="Comic Sans MS"/>
          <w:sz w:val="20"/>
          <w:szCs w:val="20"/>
        </w:rPr>
      </w:pP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5C4DA5">
        <w:rPr>
          <w:rFonts w:ascii="Comic Sans MS" w:hAnsi="Comic Sans MS"/>
          <w:b/>
          <w:sz w:val="20"/>
          <w:szCs w:val="20"/>
        </w:rPr>
        <w:t>DEĞERLENDİRME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Oyunumuzda </w:t>
      </w:r>
      <w:r w:rsidRPr="000E7210">
        <w:rPr>
          <w:rFonts w:ascii="Comic Sans MS" w:hAnsi="Comic Sans MS"/>
          <w:sz w:val="20"/>
          <w:szCs w:val="20"/>
        </w:rPr>
        <w:t>Kim kaçtı kim kovaladı?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Köpek tavşanı neden kovalıyor olabilir?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tavşa</w:t>
      </w:r>
      <w:r w:rsidRPr="000E7210">
        <w:rPr>
          <w:rFonts w:ascii="Comic Sans MS" w:hAnsi="Comic Sans MS"/>
          <w:sz w:val="20"/>
          <w:szCs w:val="20"/>
        </w:rPr>
        <w:t>n mı hızlı yoksa köpek mi?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E7210">
        <w:rPr>
          <w:rFonts w:ascii="Comic Sans MS" w:hAnsi="Comic Sans MS"/>
          <w:sz w:val="20"/>
          <w:szCs w:val="20"/>
        </w:rPr>
        <w:t>Tavşanların en sevdiği yiyecekler nelerdir?</w:t>
      </w:r>
    </w:p>
    <w:p w:rsidR="00F8521F" w:rsidRPr="000E7210" w:rsidRDefault="00F8521F" w:rsidP="000E7210">
      <w:pPr>
        <w:pStyle w:val="NoSpacing"/>
        <w:jc w:val="both"/>
        <w:rPr>
          <w:rFonts w:ascii="Comic Sans MS" w:hAnsi="Comic Sans MS"/>
          <w:sz w:val="20"/>
          <w:szCs w:val="20"/>
        </w:rPr>
      </w:pPr>
    </w:p>
    <w:p w:rsidR="00F8521F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5C4DA5">
        <w:rPr>
          <w:rFonts w:ascii="Comic Sans MS" w:hAnsi="Comic Sans MS"/>
          <w:b/>
          <w:sz w:val="20"/>
          <w:szCs w:val="20"/>
        </w:rPr>
        <w:t>UYARLAMA:</w:t>
      </w:r>
      <w:r>
        <w:rPr>
          <w:rFonts w:ascii="Comic Sans MS" w:hAnsi="Comic Sans MS"/>
          <w:sz w:val="20"/>
          <w:szCs w:val="20"/>
        </w:rPr>
        <w:t xml:space="preserve"> </w:t>
      </w:r>
      <w:r w:rsidRPr="000E7210">
        <w:rPr>
          <w:rFonts w:ascii="Comic Sans MS" w:hAnsi="Comic Sans MS"/>
          <w:sz w:val="20"/>
          <w:szCs w:val="20"/>
        </w:rPr>
        <w:t>Sınıfta desteklenmesi gereken yetersizliğe sahip bir çocuk varsa bu bölüme gerekli etkinlik uyarlaması yapılmalıdır.</w:t>
      </w:r>
    </w:p>
    <w:p w:rsidR="00F8521F" w:rsidRPr="000E7210" w:rsidRDefault="00F8521F" w:rsidP="005C4D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F8521F" w:rsidRPr="000E7210" w:rsidRDefault="00F8521F" w:rsidP="000E7210">
      <w:pPr>
        <w:pStyle w:val="NoSpacing"/>
        <w:rPr>
          <w:rFonts w:ascii="Comic Sans MS" w:hAnsi="Comic Sans MS"/>
          <w:sz w:val="20"/>
          <w:szCs w:val="20"/>
        </w:rPr>
      </w:pPr>
    </w:p>
    <w:sectPr w:rsidR="00F8521F" w:rsidRPr="000E7210" w:rsidSect="00333188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21F" w:rsidRDefault="00F8521F" w:rsidP="00806A98">
      <w:pPr>
        <w:spacing w:after="0" w:line="240" w:lineRule="auto"/>
      </w:pPr>
      <w:r>
        <w:separator/>
      </w:r>
    </w:p>
  </w:endnote>
  <w:endnote w:type="continuationSeparator" w:id="0">
    <w:p w:rsidR="00F8521F" w:rsidRDefault="00F8521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21F" w:rsidRDefault="00F8521F">
    <w:pPr>
      <w:pStyle w:val="Footer"/>
    </w:pPr>
  </w:p>
  <w:p w:rsidR="00F8521F" w:rsidRDefault="00F8521F">
    <w:pPr>
      <w:pStyle w:val="Footer"/>
    </w:pPr>
  </w:p>
  <w:p w:rsidR="00F8521F" w:rsidRDefault="00F852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21F" w:rsidRDefault="00F8521F" w:rsidP="00806A98">
      <w:pPr>
        <w:spacing w:after="0" w:line="240" w:lineRule="auto"/>
      </w:pPr>
      <w:r>
        <w:separator/>
      </w:r>
    </w:p>
  </w:footnote>
  <w:footnote w:type="continuationSeparator" w:id="0">
    <w:p w:rsidR="00F8521F" w:rsidRDefault="00F8521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43A21"/>
    <w:rsid w:val="000614C2"/>
    <w:rsid w:val="000867DE"/>
    <w:rsid w:val="000D74E2"/>
    <w:rsid w:val="000E7210"/>
    <w:rsid w:val="000F3B1A"/>
    <w:rsid w:val="00113F35"/>
    <w:rsid w:val="00150544"/>
    <w:rsid w:val="0015787C"/>
    <w:rsid w:val="00165788"/>
    <w:rsid w:val="001768DA"/>
    <w:rsid w:val="0018560E"/>
    <w:rsid w:val="001A45E0"/>
    <w:rsid w:val="001B2BDA"/>
    <w:rsid w:val="001B4E66"/>
    <w:rsid w:val="001D0122"/>
    <w:rsid w:val="001F341C"/>
    <w:rsid w:val="001F4B0C"/>
    <w:rsid w:val="00206907"/>
    <w:rsid w:val="002134AD"/>
    <w:rsid w:val="00216154"/>
    <w:rsid w:val="002201E3"/>
    <w:rsid w:val="002A1BCC"/>
    <w:rsid w:val="002B5687"/>
    <w:rsid w:val="002C40DB"/>
    <w:rsid w:val="002F7B42"/>
    <w:rsid w:val="0030759F"/>
    <w:rsid w:val="00315189"/>
    <w:rsid w:val="00330AED"/>
    <w:rsid w:val="00333188"/>
    <w:rsid w:val="00347071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0167B"/>
    <w:rsid w:val="004022EF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77EBE"/>
    <w:rsid w:val="0059067C"/>
    <w:rsid w:val="005B492E"/>
    <w:rsid w:val="005C3EC7"/>
    <w:rsid w:val="005C4DA5"/>
    <w:rsid w:val="005C5442"/>
    <w:rsid w:val="005D35FA"/>
    <w:rsid w:val="00606432"/>
    <w:rsid w:val="00606435"/>
    <w:rsid w:val="0064489B"/>
    <w:rsid w:val="00676817"/>
    <w:rsid w:val="006836CC"/>
    <w:rsid w:val="006C1E41"/>
    <w:rsid w:val="006D28C4"/>
    <w:rsid w:val="006D6401"/>
    <w:rsid w:val="006D6FD2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8F762C"/>
    <w:rsid w:val="0092742D"/>
    <w:rsid w:val="009319CC"/>
    <w:rsid w:val="009322A4"/>
    <w:rsid w:val="0093656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2C63"/>
    <w:rsid w:val="00A137A6"/>
    <w:rsid w:val="00A155B2"/>
    <w:rsid w:val="00A16277"/>
    <w:rsid w:val="00A2029B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471A4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D7C84"/>
    <w:rsid w:val="00CE11E7"/>
    <w:rsid w:val="00CE6E6F"/>
    <w:rsid w:val="00D9103A"/>
    <w:rsid w:val="00D94A26"/>
    <w:rsid w:val="00DE524A"/>
    <w:rsid w:val="00E1402F"/>
    <w:rsid w:val="00E4402B"/>
    <w:rsid w:val="00E47557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21F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62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84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4</Pages>
  <Words>477</Words>
  <Characters>2725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12</cp:revision>
  <dcterms:created xsi:type="dcterms:W3CDTF">2015-07-06T20:59:00Z</dcterms:created>
  <dcterms:modified xsi:type="dcterms:W3CDTF">2016-08-27T23:22:00Z</dcterms:modified>
</cp:coreProperties>
</file>